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18" w:rsidRDefault="004E4618">
      <w:r>
        <w:rPr>
          <w:noProof/>
          <w:lang w:val="hr-HR"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pt;margin-top:643.85pt;width:447.15pt;height:109.9pt;z-index:251657216" filled="f" stroked="f" strokecolor="#f2f2f2" strokeweight="3pt">
            <v:fill opacity="0"/>
            <v:shadow on="t" type="perspective" color="#622423" opacity=".5" offset="1pt" offset2="-1pt"/>
            <v:textbox style="mso-next-textbox:#_x0000_s1026">
              <w:txbxContent>
                <w:p w:rsidR="004E4618" w:rsidRPr="002D12B0" w:rsidRDefault="004E4618" w:rsidP="007C1AFD">
                  <w:pPr>
                    <w:jc w:val="center"/>
                    <w:rPr>
                      <w:rFonts w:ascii="Arial Rounded MT Bold" w:hAnsi="Arial Rounded MT Bold" w:cs="Arial Rounded MT Bold"/>
                      <w:b/>
                      <w:bCs/>
                      <w:color w:val="FFFFFF"/>
                      <w:sz w:val="96"/>
                      <w:szCs w:val="96"/>
                      <w:lang w:val="pl-PL"/>
                    </w:rPr>
                  </w:pPr>
                  <w:r w:rsidRPr="002D12B0">
                    <w:rPr>
                      <w:rFonts w:ascii="Arial Rounded MT Bold" w:hAnsi="Arial Rounded MT Bold" w:cs="Arial Rounded MT Bold"/>
                      <w:b/>
                      <w:bCs/>
                      <w:color w:val="FFFFFF"/>
                      <w:sz w:val="96"/>
                      <w:szCs w:val="96"/>
                      <w:lang w:val="pl-PL"/>
                    </w:rPr>
                    <w:t xml:space="preserve">GOSPODIN MOJ </w:t>
                  </w:r>
                </w:p>
                <w:p w:rsidR="004E4618" w:rsidRPr="002D12B0" w:rsidRDefault="004E4618" w:rsidP="007C1AFD">
                  <w:pPr>
                    <w:jc w:val="center"/>
                    <w:rPr>
                      <w:rFonts w:ascii="Arial Rounded MT Bold" w:hAnsi="Arial Rounded MT Bold" w:cs="Arial Rounded MT Bold"/>
                      <w:b/>
                      <w:bCs/>
                      <w:color w:val="FFFFFF"/>
                      <w:sz w:val="96"/>
                      <w:szCs w:val="96"/>
                      <w:lang w:val="pl-PL"/>
                    </w:rPr>
                  </w:pPr>
                  <w:r w:rsidRPr="002D12B0">
                    <w:rPr>
                      <w:rFonts w:ascii="Arial Rounded MT Bold" w:hAnsi="Arial Rounded MT Bold" w:cs="Arial Rounded MT Bold"/>
                      <w:b/>
                      <w:bCs/>
                      <w:color w:val="FFFFFF"/>
                      <w:sz w:val="96"/>
                      <w:szCs w:val="96"/>
                      <w:lang w:val="pl-PL"/>
                    </w:rPr>
                    <w:t xml:space="preserve"> I BOG MOJ!</w:t>
                  </w:r>
                </w:p>
              </w:txbxContent>
            </v:textbox>
          </v:shape>
        </w:pict>
      </w:r>
      <w:r>
        <w:rPr>
          <w:noProof/>
          <w:lang w:val="hr-HR" w:eastAsia="hr-HR"/>
        </w:rPr>
        <w:pict>
          <v:shape id="_x0000_s1027" type="#_x0000_t202" style="position:absolute;margin-left:42pt;margin-top:-24.45pt;width:402pt;height:65.2pt;z-index:251659264" stroked="f">
            <v:fill opacity="0"/>
            <v:textbox>
              <w:txbxContent>
                <w:p w:rsidR="004E4618" w:rsidRPr="002D12B0" w:rsidRDefault="004E4618" w:rsidP="007C1AFD">
                  <w:pPr>
                    <w:jc w:val="center"/>
                    <w:rPr>
                      <w:rFonts w:ascii="Arial Rounded MT Bold" w:hAnsi="Arial Rounded MT Bold" w:cs="Arial Rounded MT Bold"/>
                      <w:color w:val="FFFFFF"/>
                      <w:sz w:val="96"/>
                      <w:szCs w:val="96"/>
                    </w:rPr>
                  </w:pPr>
                  <w:r w:rsidRPr="002D12B0">
                    <w:rPr>
                      <w:rFonts w:ascii="Arial Rounded MT Bold" w:hAnsi="Arial Rounded MT Bold" w:cs="Arial Rounded MT Bold"/>
                      <w:color w:val="FFFFFF"/>
                      <w:sz w:val="96"/>
                      <w:szCs w:val="96"/>
                    </w:rPr>
                    <w:t>II USKRSNA</w:t>
                  </w:r>
                </w:p>
              </w:txbxContent>
            </v:textbox>
          </v:shape>
        </w:pict>
      </w:r>
      <w:r>
        <w:rPr>
          <w:noProof/>
          <w:lang w:val="hr-HR" w:eastAsia="hr-H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58" o:spid="_x0000_s1028" type="#_x0000_t75" alt="IIpasqua" style="position:absolute;margin-left:-63.35pt;margin-top:-89.65pt;width:615.35pt;height:896.5pt;z-index:-251658240;visibility:visible">
            <v:imagedata r:id="rId4" o:title=""/>
          </v:shape>
        </w:pict>
      </w:r>
      <w:r>
        <w:rPr>
          <w:noProof/>
          <w:lang w:val="hr-HR" w:eastAsia="hr-HR"/>
        </w:rPr>
        <w:pict>
          <v:shape id="Immagine 55" o:spid="_x0000_s1029" type="#_x0000_t75" alt="IIpasqua" style="position:absolute;margin-left:-26.2pt;margin-top:-33.8pt;width:528.4pt;height:793.85pt;z-index:-251660288;visibility:visible">
            <v:imagedata r:id="rId4" o:title=""/>
          </v:shape>
        </w:pict>
      </w:r>
    </w:p>
    <w:sectPr w:rsidR="004E4618" w:rsidSect="00FB4164">
      <w:pgSz w:w="11907" w:h="16840" w:code="9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defaultTabStop w:val="708"/>
  <w:hyphenationZone w:val="283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B2F"/>
    <w:rsid w:val="00001467"/>
    <w:rsid w:val="00007490"/>
    <w:rsid w:val="00007C35"/>
    <w:rsid w:val="00016481"/>
    <w:rsid w:val="000166B8"/>
    <w:rsid w:val="00025925"/>
    <w:rsid w:val="00027FBA"/>
    <w:rsid w:val="00031A4C"/>
    <w:rsid w:val="00032DA3"/>
    <w:rsid w:val="00033A2F"/>
    <w:rsid w:val="0003686B"/>
    <w:rsid w:val="00040923"/>
    <w:rsid w:val="000409F2"/>
    <w:rsid w:val="000418FD"/>
    <w:rsid w:val="00043F28"/>
    <w:rsid w:val="00044619"/>
    <w:rsid w:val="0004610F"/>
    <w:rsid w:val="00047171"/>
    <w:rsid w:val="000478DD"/>
    <w:rsid w:val="00050023"/>
    <w:rsid w:val="000504B6"/>
    <w:rsid w:val="0005063C"/>
    <w:rsid w:val="000507D0"/>
    <w:rsid w:val="00053519"/>
    <w:rsid w:val="000568FE"/>
    <w:rsid w:val="00060FC4"/>
    <w:rsid w:val="00062F3A"/>
    <w:rsid w:val="000656E4"/>
    <w:rsid w:val="0006656F"/>
    <w:rsid w:val="00066F58"/>
    <w:rsid w:val="00070360"/>
    <w:rsid w:val="0007149F"/>
    <w:rsid w:val="00071785"/>
    <w:rsid w:val="00075A7C"/>
    <w:rsid w:val="000773B7"/>
    <w:rsid w:val="000804DA"/>
    <w:rsid w:val="00080A2B"/>
    <w:rsid w:val="000816A9"/>
    <w:rsid w:val="00086BA1"/>
    <w:rsid w:val="0008747A"/>
    <w:rsid w:val="00087EA3"/>
    <w:rsid w:val="00091C8F"/>
    <w:rsid w:val="00092DE4"/>
    <w:rsid w:val="00095E2B"/>
    <w:rsid w:val="00096ECE"/>
    <w:rsid w:val="000A04EB"/>
    <w:rsid w:val="000A242B"/>
    <w:rsid w:val="000A2680"/>
    <w:rsid w:val="000A3FC5"/>
    <w:rsid w:val="000B475A"/>
    <w:rsid w:val="000B48C5"/>
    <w:rsid w:val="000B6406"/>
    <w:rsid w:val="000C1554"/>
    <w:rsid w:val="000C18DA"/>
    <w:rsid w:val="000C6699"/>
    <w:rsid w:val="000D0691"/>
    <w:rsid w:val="000D1683"/>
    <w:rsid w:val="000D4517"/>
    <w:rsid w:val="000D47AB"/>
    <w:rsid w:val="000D5472"/>
    <w:rsid w:val="000D7790"/>
    <w:rsid w:val="000E1344"/>
    <w:rsid w:val="000E2AF7"/>
    <w:rsid w:val="000E3101"/>
    <w:rsid w:val="000E3584"/>
    <w:rsid w:val="000E3E9A"/>
    <w:rsid w:val="000E48AB"/>
    <w:rsid w:val="000E7CA8"/>
    <w:rsid w:val="000F2DE0"/>
    <w:rsid w:val="000F368F"/>
    <w:rsid w:val="000F5297"/>
    <w:rsid w:val="0010168D"/>
    <w:rsid w:val="00105732"/>
    <w:rsid w:val="0010612B"/>
    <w:rsid w:val="001106F9"/>
    <w:rsid w:val="0011178D"/>
    <w:rsid w:val="00112AA8"/>
    <w:rsid w:val="00112AE1"/>
    <w:rsid w:val="001156FC"/>
    <w:rsid w:val="00121DC9"/>
    <w:rsid w:val="001220B1"/>
    <w:rsid w:val="00122ACE"/>
    <w:rsid w:val="0012505B"/>
    <w:rsid w:val="00133016"/>
    <w:rsid w:val="00134504"/>
    <w:rsid w:val="001353A6"/>
    <w:rsid w:val="001365A3"/>
    <w:rsid w:val="00136819"/>
    <w:rsid w:val="00140A3E"/>
    <w:rsid w:val="00140D54"/>
    <w:rsid w:val="00143764"/>
    <w:rsid w:val="00144AAB"/>
    <w:rsid w:val="00151EDF"/>
    <w:rsid w:val="001528CB"/>
    <w:rsid w:val="00154591"/>
    <w:rsid w:val="001545A8"/>
    <w:rsid w:val="00155B5B"/>
    <w:rsid w:val="00160A2F"/>
    <w:rsid w:val="00164217"/>
    <w:rsid w:val="00165752"/>
    <w:rsid w:val="0016614C"/>
    <w:rsid w:val="00167C7D"/>
    <w:rsid w:val="00172496"/>
    <w:rsid w:val="00177953"/>
    <w:rsid w:val="00180865"/>
    <w:rsid w:val="001814AC"/>
    <w:rsid w:val="001814E9"/>
    <w:rsid w:val="00184471"/>
    <w:rsid w:val="00185CE9"/>
    <w:rsid w:val="001863AA"/>
    <w:rsid w:val="00190699"/>
    <w:rsid w:val="00191537"/>
    <w:rsid w:val="00197387"/>
    <w:rsid w:val="001A3E5F"/>
    <w:rsid w:val="001A6572"/>
    <w:rsid w:val="001A6E78"/>
    <w:rsid w:val="001A702B"/>
    <w:rsid w:val="001A7C07"/>
    <w:rsid w:val="001B03F5"/>
    <w:rsid w:val="001B052F"/>
    <w:rsid w:val="001B3751"/>
    <w:rsid w:val="001B3F26"/>
    <w:rsid w:val="001B7E5D"/>
    <w:rsid w:val="001C10DE"/>
    <w:rsid w:val="001C5478"/>
    <w:rsid w:val="001C5F0E"/>
    <w:rsid w:val="001C5F34"/>
    <w:rsid w:val="001D0845"/>
    <w:rsid w:val="001D1A18"/>
    <w:rsid w:val="001D6474"/>
    <w:rsid w:val="001E05C6"/>
    <w:rsid w:val="001E2A79"/>
    <w:rsid w:val="001E404C"/>
    <w:rsid w:val="001E6684"/>
    <w:rsid w:val="001E679A"/>
    <w:rsid w:val="001E7255"/>
    <w:rsid w:val="001F0599"/>
    <w:rsid w:val="001F664E"/>
    <w:rsid w:val="00200B9E"/>
    <w:rsid w:val="002022E9"/>
    <w:rsid w:val="0020239E"/>
    <w:rsid w:val="002047DD"/>
    <w:rsid w:val="00212F71"/>
    <w:rsid w:val="002130F6"/>
    <w:rsid w:val="002226C3"/>
    <w:rsid w:val="002240AD"/>
    <w:rsid w:val="0022442D"/>
    <w:rsid w:val="00226949"/>
    <w:rsid w:val="00231BEB"/>
    <w:rsid w:val="00232D4B"/>
    <w:rsid w:val="00236237"/>
    <w:rsid w:val="002374FA"/>
    <w:rsid w:val="002401BE"/>
    <w:rsid w:val="002412F6"/>
    <w:rsid w:val="00241AD5"/>
    <w:rsid w:val="00241E68"/>
    <w:rsid w:val="002422B3"/>
    <w:rsid w:val="00243228"/>
    <w:rsid w:val="00245C11"/>
    <w:rsid w:val="00247128"/>
    <w:rsid w:val="00250EFF"/>
    <w:rsid w:val="002528D4"/>
    <w:rsid w:val="00253FCA"/>
    <w:rsid w:val="00254402"/>
    <w:rsid w:val="0025533B"/>
    <w:rsid w:val="0025558E"/>
    <w:rsid w:val="0026101C"/>
    <w:rsid w:val="00264B32"/>
    <w:rsid w:val="00264F59"/>
    <w:rsid w:val="00265639"/>
    <w:rsid w:val="00265AE1"/>
    <w:rsid w:val="00266962"/>
    <w:rsid w:val="00267CED"/>
    <w:rsid w:val="00271318"/>
    <w:rsid w:val="002727DB"/>
    <w:rsid w:val="00272EDF"/>
    <w:rsid w:val="00273B09"/>
    <w:rsid w:val="002755CE"/>
    <w:rsid w:val="0027682C"/>
    <w:rsid w:val="002778F8"/>
    <w:rsid w:val="00280996"/>
    <w:rsid w:val="00280B13"/>
    <w:rsid w:val="00282F65"/>
    <w:rsid w:val="002868E8"/>
    <w:rsid w:val="00290FDD"/>
    <w:rsid w:val="0029130E"/>
    <w:rsid w:val="002919A0"/>
    <w:rsid w:val="0029313C"/>
    <w:rsid w:val="00293357"/>
    <w:rsid w:val="0029435F"/>
    <w:rsid w:val="002952C2"/>
    <w:rsid w:val="002956D5"/>
    <w:rsid w:val="002958A6"/>
    <w:rsid w:val="00295913"/>
    <w:rsid w:val="00296C8C"/>
    <w:rsid w:val="002A1C29"/>
    <w:rsid w:val="002A1C8E"/>
    <w:rsid w:val="002A1D61"/>
    <w:rsid w:val="002A4FE0"/>
    <w:rsid w:val="002A5516"/>
    <w:rsid w:val="002A5655"/>
    <w:rsid w:val="002A5F8E"/>
    <w:rsid w:val="002B1EE1"/>
    <w:rsid w:val="002B3B59"/>
    <w:rsid w:val="002B4767"/>
    <w:rsid w:val="002C0B80"/>
    <w:rsid w:val="002C5A66"/>
    <w:rsid w:val="002C5B11"/>
    <w:rsid w:val="002C7B62"/>
    <w:rsid w:val="002D12B0"/>
    <w:rsid w:val="002D2ECB"/>
    <w:rsid w:val="002D32EA"/>
    <w:rsid w:val="002D3C6D"/>
    <w:rsid w:val="002D414D"/>
    <w:rsid w:val="002D4FB5"/>
    <w:rsid w:val="002D57B5"/>
    <w:rsid w:val="002D5B20"/>
    <w:rsid w:val="002D5C73"/>
    <w:rsid w:val="002E1C0C"/>
    <w:rsid w:val="002E4016"/>
    <w:rsid w:val="002E596D"/>
    <w:rsid w:val="002E601E"/>
    <w:rsid w:val="002E6DA6"/>
    <w:rsid w:val="002E798E"/>
    <w:rsid w:val="002F23A4"/>
    <w:rsid w:val="002F3310"/>
    <w:rsid w:val="002F60A6"/>
    <w:rsid w:val="002F7467"/>
    <w:rsid w:val="00300EA2"/>
    <w:rsid w:val="003022C7"/>
    <w:rsid w:val="0030255B"/>
    <w:rsid w:val="00303540"/>
    <w:rsid w:val="00303AAE"/>
    <w:rsid w:val="00305204"/>
    <w:rsid w:val="00306E25"/>
    <w:rsid w:val="00306F2D"/>
    <w:rsid w:val="00311738"/>
    <w:rsid w:val="00311B54"/>
    <w:rsid w:val="00312FD4"/>
    <w:rsid w:val="0031304C"/>
    <w:rsid w:val="00313CEF"/>
    <w:rsid w:val="00315A27"/>
    <w:rsid w:val="0031610A"/>
    <w:rsid w:val="00320CDC"/>
    <w:rsid w:val="00325383"/>
    <w:rsid w:val="003301BA"/>
    <w:rsid w:val="0033141A"/>
    <w:rsid w:val="0033181E"/>
    <w:rsid w:val="00331C1C"/>
    <w:rsid w:val="003362E4"/>
    <w:rsid w:val="00336618"/>
    <w:rsid w:val="0033664C"/>
    <w:rsid w:val="003404CD"/>
    <w:rsid w:val="00340B71"/>
    <w:rsid w:val="00344422"/>
    <w:rsid w:val="003452FB"/>
    <w:rsid w:val="00350903"/>
    <w:rsid w:val="003542DA"/>
    <w:rsid w:val="0035583A"/>
    <w:rsid w:val="003566F4"/>
    <w:rsid w:val="00357DBC"/>
    <w:rsid w:val="00357F32"/>
    <w:rsid w:val="00360D84"/>
    <w:rsid w:val="00363490"/>
    <w:rsid w:val="00364A69"/>
    <w:rsid w:val="00367A59"/>
    <w:rsid w:val="00367CE6"/>
    <w:rsid w:val="003769E6"/>
    <w:rsid w:val="00380F43"/>
    <w:rsid w:val="0038300A"/>
    <w:rsid w:val="00383FE8"/>
    <w:rsid w:val="003864D3"/>
    <w:rsid w:val="0038658D"/>
    <w:rsid w:val="00386A2E"/>
    <w:rsid w:val="00390DC0"/>
    <w:rsid w:val="00391290"/>
    <w:rsid w:val="00391B8E"/>
    <w:rsid w:val="003923C8"/>
    <w:rsid w:val="003927DE"/>
    <w:rsid w:val="00394BFA"/>
    <w:rsid w:val="0039532F"/>
    <w:rsid w:val="00397211"/>
    <w:rsid w:val="0039747B"/>
    <w:rsid w:val="003A1134"/>
    <w:rsid w:val="003A37AC"/>
    <w:rsid w:val="003B0B7F"/>
    <w:rsid w:val="003B0DB6"/>
    <w:rsid w:val="003B3881"/>
    <w:rsid w:val="003B7BD6"/>
    <w:rsid w:val="003C0B15"/>
    <w:rsid w:val="003C1A62"/>
    <w:rsid w:val="003C2EA7"/>
    <w:rsid w:val="003C3EB9"/>
    <w:rsid w:val="003C4C64"/>
    <w:rsid w:val="003C5666"/>
    <w:rsid w:val="003C5D36"/>
    <w:rsid w:val="003C7B69"/>
    <w:rsid w:val="003C7D61"/>
    <w:rsid w:val="003D01E4"/>
    <w:rsid w:val="003D13CA"/>
    <w:rsid w:val="003D1DE7"/>
    <w:rsid w:val="003D26F6"/>
    <w:rsid w:val="003D6890"/>
    <w:rsid w:val="003D7D5C"/>
    <w:rsid w:val="003E0AFA"/>
    <w:rsid w:val="003E146D"/>
    <w:rsid w:val="003E1BDB"/>
    <w:rsid w:val="003E2531"/>
    <w:rsid w:val="003E39F0"/>
    <w:rsid w:val="003E6551"/>
    <w:rsid w:val="003F1ECF"/>
    <w:rsid w:val="003F424F"/>
    <w:rsid w:val="004007B5"/>
    <w:rsid w:val="00401992"/>
    <w:rsid w:val="00401CC7"/>
    <w:rsid w:val="004024C5"/>
    <w:rsid w:val="0040497B"/>
    <w:rsid w:val="00407008"/>
    <w:rsid w:val="00410FE5"/>
    <w:rsid w:val="004113BB"/>
    <w:rsid w:val="004115D6"/>
    <w:rsid w:val="00413901"/>
    <w:rsid w:val="00414CF9"/>
    <w:rsid w:val="00414ECA"/>
    <w:rsid w:val="0041587B"/>
    <w:rsid w:val="004158FC"/>
    <w:rsid w:val="00415C5A"/>
    <w:rsid w:val="00416212"/>
    <w:rsid w:val="00416A2E"/>
    <w:rsid w:val="00417991"/>
    <w:rsid w:val="0042283B"/>
    <w:rsid w:val="00422F76"/>
    <w:rsid w:val="004262C5"/>
    <w:rsid w:val="00426701"/>
    <w:rsid w:val="004267F7"/>
    <w:rsid w:val="0043074B"/>
    <w:rsid w:val="0043233D"/>
    <w:rsid w:val="00432B39"/>
    <w:rsid w:val="00434F7B"/>
    <w:rsid w:val="00436167"/>
    <w:rsid w:val="0044100B"/>
    <w:rsid w:val="00442AD8"/>
    <w:rsid w:val="0044324C"/>
    <w:rsid w:val="004440B1"/>
    <w:rsid w:val="00444B0D"/>
    <w:rsid w:val="00447299"/>
    <w:rsid w:val="00447A62"/>
    <w:rsid w:val="0045242C"/>
    <w:rsid w:val="0045290E"/>
    <w:rsid w:val="00454CCC"/>
    <w:rsid w:val="00456F48"/>
    <w:rsid w:val="0046086A"/>
    <w:rsid w:val="00464789"/>
    <w:rsid w:val="00465028"/>
    <w:rsid w:val="00467020"/>
    <w:rsid w:val="0047216E"/>
    <w:rsid w:val="00474224"/>
    <w:rsid w:val="00474E6A"/>
    <w:rsid w:val="0047569F"/>
    <w:rsid w:val="00475AD1"/>
    <w:rsid w:val="00476447"/>
    <w:rsid w:val="00477663"/>
    <w:rsid w:val="00482725"/>
    <w:rsid w:val="00484567"/>
    <w:rsid w:val="00484C6D"/>
    <w:rsid w:val="00485EE2"/>
    <w:rsid w:val="00487D7A"/>
    <w:rsid w:val="004904F5"/>
    <w:rsid w:val="00490BB4"/>
    <w:rsid w:val="0049224E"/>
    <w:rsid w:val="00493B26"/>
    <w:rsid w:val="00496048"/>
    <w:rsid w:val="0049734E"/>
    <w:rsid w:val="004976D7"/>
    <w:rsid w:val="004976F7"/>
    <w:rsid w:val="00497FE5"/>
    <w:rsid w:val="004A12F4"/>
    <w:rsid w:val="004A21F6"/>
    <w:rsid w:val="004A5067"/>
    <w:rsid w:val="004A579A"/>
    <w:rsid w:val="004B2B70"/>
    <w:rsid w:val="004B2CFA"/>
    <w:rsid w:val="004B3D63"/>
    <w:rsid w:val="004B5C55"/>
    <w:rsid w:val="004B7808"/>
    <w:rsid w:val="004C00F1"/>
    <w:rsid w:val="004C29E9"/>
    <w:rsid w:val="004C3534"/>
    <w:rsid w:val="004C56F6"/>
    <w:rsid w:val="004C673D"/>
    <w:rsid w:val="004C6993"/>
    <w:rsid w:val="004C6DEC"/>
    <w:rsid w:val="004C745B"/>
    <w:rsid w:val="004D338C"/>
    <w:rsid w:val="004D37A1"/>
    <w:rsid w:val="004D3AFC"/>
    <w:rsid w:val="004D6466"/>
    <w:rsid w:val="004D6AF9"/>
    <w:rsid w:val="004D6E8F"/>
    <w:rsid w:val="004E4618"/>
    <w:rsid w:val="004E4F1B"/>
    <w:rsid w:val="004E529E"/>
    <w:rsid w:val="004F1A57"/>
    <w:rsid w:val="004F1F4F"/>
    <w:rsid w:val="004F356B"/>
    <w:rsid w:val="004F482C"/>
    <w:rsid w:val="004F62EE"/>
    <w:rsid w:val="004F7087"/>
    <w:rsid w:val="0050052A"/>
    <w:rsid w:val="00500884"/>
    <w:rsid w:val="00500B57"/>
    <w:rsid w:val="00502D5A"/>
    <w:rsid w:val="00504964"/>
    <w:rsid w:val="005051F2"/>
    <w:rsid w:val="00505416"/>
    <w:rsid w:val="00505BE2"/>
    <w:rsid w:val="00507735"/>
    <w:rsid w:val="00510C74"/>
    <w:rsid w:val="00511CB2"/>
    <w:rsid w:val="00513E18"/>
    <w:rsid w:val="00516800"/>
    <w:rsid w:val="00520A59"/>
    <w:rsid w:val="00522A8C"/>
    <w:rsid w:val="00522FBD"/>
    <w:rsid w:val="005246CD"/>
    <w:rsid w:val="00525B3D"/>
    <w:rsid w:val="00527538"/>
    <w:rsid w:val="005316D4"/>
    <w:rsid w:val="00532711"/>
    <w:rsid w:val="00533076"/>
    <w:rsid w:val="0053313A"/>
    <w:rsid w:val="00535C79"/>
    <w:rsid w:val="005363A4"/>
    <w:rsid w:val="00536E4A"/>
    <w:rsid w:val="005400CF"/>
    <w:rsid w:val="00540490"/>
    <w:rsid w:val="005409A8"/>
    <w:rsid w:val="00541682"/>
    <w:rsid w:val="005421C0"/>
    <w:rsid w:val="00542DE1"/>
    <w:rsid w:val="00543AD3"/>
    <w:rsid w:val="00551F9D"/>
    <w:rsid w:val="0055275E"/>
    <w:rsid w:val="0055389A"/>
    <w:rsid w:val="005547DB"/>
    <w:rsid w:val="00555E6C"/>
    <w:rsid w:val="0055686D"/>
    <w:rsid w:val="00556B91"/>
    <w:rsid w:val="005629B1"/>
    <w:rsid w:val="00565DA9"/>
    <w:rsid w:val="0056698D"/>
    <w:rsid w:val="0057174F"/>
    <w:rsid w:val="005724F9"/>
    <w:rsid w:val="00572DB1"/>
    <w:rsid w:val="0057308E"/>
    <w:rsid w:val="00573944"/>
    <w:rsid w:val="005746E5"/>
    <w:rsid w:val="00574E98"/>
    <w:rsid w:val="00575F9E"/>
    <w:rsid w:val="00577BA1"/>
    <w:rsid w:val="00582133"/>
    <w:rsid w:val="00582855"/>
    <w:rsid w:val="005843DD"/>
    <w:rsid w:val="00584609"/>
    <w:rsid w:val="00584C00"/>
    <w:rsid w:val="00586A27"/>
    <w:rsid w:val="00586F31"/>
    <w:rsid w:val="0058789B"/>
    <w:rsid w:val="00591F61"/>
    <w:rsid w:val="00593308"/>
    <w:rsid w:val="00597C48"/>
    <w:rsid w:val="005A3CDC"/>
    <w:rsid w:val="005B1D64"/>
    <w:rsid w:val="005B2BB1"/>
    <w:rsid w:val="005B2C0F"/>
    <w:rsid w:val="005B75C6"/>
    <w:rsid w:val="005B7A4F"/>
    <w:rsid w:val="005C03B6"/>
    <w:rsid w:val="005C161B"/>
    <w:rsid w:val="005C1A7B"/>
    <w:rsid w:val="005C4324"/>
    <w:rsid w:val="005C4408"/>
    <w:rsid w:val="005C47B8"/>
    <w:rsid w:val="005C4E1B"/>
    <w:rsid w:val="005C7EC3"/>
    <w:rsid w:val="005D020C"/>
    <w:rsid w:val="005D1951"/>
    <w:rsid w:val="005D2321"/>
    <w:rsid w:val="005D33EE"/>
    <w:rsid w:val="005D48C2"/>
    <w:rsid w:val="005D53C8"/>
    <w:rsid w:val="005D68AE"/>
    <w:rsid w:val="005D7897"/>
    <w:rsid w:val="005E03AA"/>
    <w:rsid w:val="005E0C26"/>
    <w:rsid w:val="005E1012"/>
    <w:rsid w:val="005E1B20"/>
    <w:rsid w:val="005E3F3A"/>
    <w:rsid w:val="005E517E"/>
    <w:rsid w:val="005F067D"/>
    <w:rsid w:val="005F2E48"/>
    <w:rsid w:val="005F385C"/>
    <w:rsid w:val="005F38A5"/>
    <w:rsid w:val="005F477B"/>
    <w:rsid w:val="005F5D8C"/>
    <w:rsid w:val="005F6FCE"/>
    <w:rsid w:val="005F79C1"/>
    <w:rsid w:val="006000CF"/>
    <w:rsid w:val="00601429"/>
    <w:rsid w:val="00601B73"/>
    <w:rsid w:val="0061043A"/>
    <w:rsid w:val="006127E5"/>
    <w:rsid w:val="00614DBD"/>
    <w:rsid w:val="00621E34"/>
    <w:rsid w:val="006240DA"/>
    <w:rsid w:val="00624943"/>
    <w:rsid w:val="00626076"/>
    <w:rsid w:val="00632577"/>
    <w:rsid w:val="00634466"/>
    <w:rsid w:val="00635489"/>
    <w:rsid w:val="00637A68"/>
    <w:rsid w:val="00646382"/>
    <w:rsid w:val="006463BC"/>
    <w:rsid w:val="00650AC3"/>
    <w:rsid w:val="00652FB0"/>
    <w:rsid w:val="006530E4"/>
    <w:rsid w:val="00653DF6"/>
    <w:rsid w:val="00657B80"/>
    <w:rsid w:val="006608D6"/>
    <w:rsid w:val="00663D30"/>
    <w:rsid w:val="00665426"/>
    <w:rsid w:val="00665511"/>
    <w:rsid w:val="00665A82"/>
    <w:rsid w:val="00667852"/>
    <w:rsid w:val="00671414"/>
    <w:rsid w:val="00671D5E"/>
    <w:rsid w:val="00673C3F"/>
    <w:rsid w:val="006759FA"/>
    <w:rsid w:val="00681590"/>
    <w:rsid w:val="00682B72"/>
    <w:rsid w:val="006830B4"/>
    <w:rsid w:val="0068434D"/>
    <w:rsid w:val="00686E72"/>
    <w:rsid w:val="00690CCD"/>
    <w:rsid w:val="00692E69"/>
    <w:rsid w:val="00693635"/>
    <w:rsid w:val="00693A0A"/>
    <w:rsid w:val="00696E45"/>
    <w:rsid w:val="0069759C"/>
    <w:rsid w:val="006A2186"/>
    <w:rsid w:val="006A2894"/>
    <w:rsid w:val="006A385E"/>
    <w:rsid w:val="006A3E69"/>
    <w:rsid w:val="006A642A"/>
    <w:rsid w:val="006B1036"/>
    <w:rsid w:val="006B458A"/>
    <w:rsid w:val="006B5474"/>
    <w:rsid w:val="006B5FB4"/>
    <w:rsid w:val="006B6704"/>
    <w:rsid w:val="006C0D1D"/>
    <w:rsid w:val="006C23F0"/>
    <w:rsid w:val="006C56FF"/>
    <w:rsid w:val="006C5A9D"/>
    <w:rsid w:val="006C67C4"/>
    <w:rsid w:val="006C6C9D"/>
    <w:rsid w:val="006D08D9"/>
    <w:rsid w:val="006D0ACB"/>
    <w:rsid w:val="006D116E"/>
    <w:rsid w:val="006D225D"/>
    <w:rsid w:val="006D285B"/>
    <w:rsid w:val="006D7E5F"/>
    <w:rsid w:val="006E0C81"/>
    <w:rsid w:val="006E0F0E"/>
    <w:rsid w:val="006E1D2E"/>
    <w:rsid w:val="006E3EAE"/>
    <w:rsid w:val="006E7BF9"/>
    <w:rsid w:val="006E7F49"/>
    <w:rsid w:val="006F0714"/>
    <w:rsid w:val="006F1632"/>
    <w:rsid w:val="006F6FF9"/>
    <w:rsid w:val="00702978"/>
    <w:rsid w:val="00702E93"/>
    <w:rsid w:val="0070493B"/>
    <w:rsid w:val="00704BA8"/>
    <w:rsid w:val="00706C05"/>
    <w:rsid w:val="007100D2"/>
    <w:rsid w:val="0071028B"/>
    <w:rsid w:val="00710514"/>
    <w:rsid w:val="007123DA"/>
    <w:rsid w:val="00712963"/>
    <w:rsid w:val="007129AD"/>
    <w:rsid w:val="00712B4A"/>
    <w:rsid w:val="007166E1"/>
    <w:rsid w:val="00716701"/>
    <w:rsid w:val="007201A5"/>
    <w:rsid w:val="00722E7B"/>
    <w:rsid w:val="0072457C"/>
    <w:rsid w:val="00724A56"/>
    <w:rsid w:val="00724B2B"/>
    <w:rsid w:val="007264FF"/>
    <w:rsid w:val="00732271"/>
    <w:rsid w:val="00732362"/>
    <w:rsid w:val="0073358E"/>
    <w:rsid w:val="007335A8"/>
    <w:rsid w:val="00733DFF"/>
    <w:rsid w:val="00735541"/>
    <w:rsid w:val="00737D7F"/>
    <w:rsid w:val="00737E72"/>
    <w:rsid w:val="007449CE"/>
    <w:rsid w:val="0074595B"/>
    <w:rsid w:val="00746923"/>
    <w:rsid w:val="00747373"/>
    <w:rsid w:val="00750834"/>
    <w:rsid w:val="007526D9"/>
    <w:rsid w:val="00752B9B"/>
    <w:rsid w:val="00755186"/>
    <w:rsid w:val="00755CB8"/>
    <w:rsid w:val="007561B9"/>
    <w:rsid w:val="00756456"/>
    <w:rsid w:val="00757995"/>
    <w:rsid w:val="00760665"/>
    <w:rsid w:val="007613C5"/>
    <w:rsid w:val="0076595D"/>
    <w:rsid w:val="007710A1"/>
    <w:rsid w:val="00774B0C"/>
    <w:rsid w:val="00774E8A"/>
    <w:rsid w:val="00775AE9"/>
    <w:rsid w:val="00776871"/>
    <w:rsid w:val="00780CE1"/>
    <w:rsid w:val="00780CF3"/>
    <w:rsid w:val="00780D94"/>
    <w:rsid w:val="00786F24"/>
    <w:rsid w:val="00787216"/>
    <w:rsid w:val="007875B1"/>
    <w:rsid w:val="00787641"/>
    <w:rsid w:val="007942E3"/>
    <w:rsid w:val="00795D02"/>
    <w:rsid w:val="007A15A6"/>
    <w:rsid w:val="007A1A79"/>
    <w:rsid w:val="007A3342"/>
    <w:rsid w:val="007A4E48"/>
    <w:rsid w:val="007A66AF"/>
    <w:rsid w:val="007A7CDE"/>
    <w:rsid w:val="007A7EC6"/>
    <w:rsid w:val="007B0690"/>
    <w:rsid w:val="007B13FD"/>
    <w:rsid w:val="007B15B1"/>
    <w:rsid w:val="007B19CA"/>
    <w:rsid w:val="007B4287"/>
    <w:rsid w:val="007B5E7F"/>
    <w:rsid w:val="007B5EB7"/>
    <w:rsid w:val="007C0394"/>
    <w:rsid w:val="007C1AFD"/>
    <w:rsid w:val="007C2308"/>
    <w:rsid w:val="007C35C3"/>
    <w:rsid w:val="007C68BC"/>
    <w:rsid w:val="007C74BF"/>
    <w:rsid w:val="007D5D79"/>
    <w:rsid w:val="007E046B"/>
    <w:rsid w:val="007E085D"/>
    <w:rsid w:val="007E11CA"/>
    <w:rsid w:val="007E5750"/>
    <w:rsid w:val="007E69E1"/>
    <w:rsid w:val="007F1363"/>
    <w:rsid w:val="007F2367"/>
    <w:rsid w:val="007F2C83"/>
    <w:rsid w:val="007F32C6"/>
    <w:rsid w:val="007F3504"/>
    <w:rsid w:val="007F4039"/>
    <w:rsid w:val="007F6810"/>
    <w:rsid w:val="007F6BD6"/>
    <w:rsid w:val="00800BAC"/>
    <w:rsid w:val="0080278A"/>
    <w:rsid w:val="00804FB8"/>
    <w:rsid w:val="008051D4"/>
    <w:rsid w:val="00806212"/>
    <w:rsid w:val="008115B2"/>
    <w:rsid w:val="00811E07"/>
    <w:rsid w:val="00813223"/>
    <w:rsid w:val="008135B4"/>
    <w:rsid w:val="00813DFB"/>
    <w:rsid w:val="00814D03"/>
    <w:rsid w:val="00815E44"/>
    <w:rsid w:val="008162FA"/>
    <w:rsid w:val="00816802"/>
    <w:rsid w:val="00817665"/>
    <w:rsid w:val="00821CB4"/>
    <w:rsid w:val="00821F68"/>
    <w:rsid w:val="00823245"/>
    <w:rsid w:val="00824A04"/>
    <w:rsid w:val="008259F7"/>
    <w:rsid w:val="00826E24"/>
    <w:rsid w:val="00835823"/>
    <w:rsid w:val="00837659"/>
    <w:rsid w:val="008379AF"/>
    <w:rsid w:val="00840820"/>
    <w:rsid w:val="00843C48"/>
    <w:rsid w:val="00845998"/>
    <w:rsid w:val="00851E64"/>
    <w:rsid w:val="00856856"/>
    <w:rsid w:val="0085746F"/>
    <w:rsid w:val="008606D5"/>
    <w:rsid w:val="00861DDF"/>
    <w:rsid w:val="0086232E"/>
    <w:rsid w:val="0086590D"/>
    <w:rsid w:val="00865E61"/>
    <w:rsid w:val="008767DA"/>
    <w:rsid w:val="00877B70"/>
    <w:rsid w:val="00882F2E"/>
    <w:rsid w:val="0088326C"/>
    <w:rsid w:val="008846CE"/>
    <w:rsid w:val="00884D23"/>
    <w:rsid w:val="00885FFE"/>
    <w:rsid w:val="00886770"/>
    <w:rsid w:val="00891CCB"/>
    <w:rsid w:val="008944BD"/>
    <w:rsid w:val="00894AD6"/>
    <w:rsid w:val="008956DA"/>
    <w:rsid w:val="00897B55"/>
    <w:rsid w:val="008A0DC7"/>
    <w:rsid w:val="008A2C65"/>
    <w:rsid w:val="008A6B4D"/>
    <w:rsid w:val="008A7F9A"/>
    <w:rsid w:val="008B0845"/>
    <w:rsid w:val="008B5A55"/>
    <w:rsid w:val="008B676D"/>
    <w:rsid w:val="008C0EEE"/>
    <w:rsid w:val="008C2591"/>
    <w:rsid w:val="008C3AB0"/>
    <w:rsid w:val="008C40BD"/>
    <w:rsid w:val="008C4A8B"/>
    <w:rsid w:val="008C5346"/>
    <w:rsid w:val="008C6113"/>
    <w:rsid w:val="008D0C42"/>
    <w:rsid w:val="008D0F55"/>
    <w:rsid w:val="008D33AE"/>
    <w:rsid w:val="008D4A37"/>
    <w:rsid w:val="008D502C"/>
    <w:rsid w:val="008E2593"/>
    <w:rsid w:val="008E45E1"/>
    <w:rsid w:val="008E4C2F"/>
    <w:rsid w:val="008E5D35"/>
    <w:rsid w:val="008F1FF7"/>
    <w:rsid w:val="008F35EB"/>
    <w:rsid w:val="008F5DD2"/>
    <w:rsid w:val="008F6AEC"/>
    <w:rsid w:val="00902309"/>
    <w:rsid w:val="00902719"/>
    <w:rsid w:val="009028A3"/>
    <w:rsid w:val="00903356"/>
    <w:rsid w:val="00905968"/>
    <w:rsid w:val="00905DBA"/>
    <w:rsid w:val="00905E4E"/>
    <w:rsid w:val="00910908"/>
    <w:rsid w:val="00912C94"/>
    <w:rsid w:val="0092075C"/>
    <w:rsid w:val="00922DB6"/>
    <w:rsid w:val="009249A7"/>
    <w:rsid w:val="00925446"/>
    <w:rsid w:val="009300D5"/>
    <w:rsid w:val="00930179"/>
    <w:rsid w:val="00931A2E"/>
    <w:rsid w:val="009330F8"/>
    <w:rsid w:val="0093354C"/>
    <w:rsid w:val="0093782C"/>
    <w:rsid w:val="00937938"/>
    <w:rsid w:val="0094074E"/>
    <w:rsid w:val="00942642"/>
    <w:rsid w:val="00942C56"/>
    <w:rsid w:val="0094398B"/>
    <w:rsid w:val="009445AB"/>
    <w:rsid w:val="00945646"/>
    <w:rsid w:val="00947DAF"/>
    <w:rsid w:val="0095048C"/>
    <w:rsid w:val="0095152E"/>
    <w:rsid w:val="00953FAE"/>
    <w:rsid w:val="00954012"/>
    <w:rsid w:val="0095552C"/>
    <w:rsid w:val="0096060C"/>
    <w:rsid w:val="0096101C"/>
    <w:rsid w:val="00961E49"/>
    <w:rsid w:val="009626F9"/>
    <w:rsid w:val="00964457"/>
    <w:rsid w:val="00964FDA"/>
    <w:rsid w:val="009650F1"/>
    <w:rsid w:val="009652FA"/>
    <w:rsid w:val="00972111"/>
    <w:rsid w:val="00972BA0"/>
    <w:rsid w:val="00972E1B"/>
    <w:rsid w:val="0097334A"/>
    <w:rsid w:val="00973461"/>
    <w:rsid w:val="0097505D"/>
    <w:rsid w:val="009752F2"/>
    <w:rsid w:val="00975868"/>
    <w:rsid w:val="009771DF"/>
    <w:rsid w:val="00980906"/>
    <w:rsid w:val="009836F9"/>
    <w:rsid w:val="00984C1A"/>
    <w:rsid w:val="00985D46"/>
    <w:rsid w:val="009913F0"/>
    <w:rsid w:val="009950D7"/>
    <w:rsid w:val="00995464"/>
    <w:rsid w:val="009972B9"/>
    <w:rsid w:val="009976A0"/>
    <w:rsid w:val="009A0D9A"/>
    <w:rsid w:val="009A1F96"/>
    <w:rsid w:val="009A3A31"/>
    <w:rsid w:val="009A44DD"/>
    <w:rsid w:val="009A4D51"/>
    <w:rsid w:val="009A6D1D"/>
    <w:rsid w:val="009B4D3B"/>
    <w:rsid w:val="009B52C6"/>
    <w:rsid w:val="009B66A5"/>
    <w:rsid w:val="009B67A2"/>
    <w:rsid w:val="009B7346"/>
    <w:rsid w:val="009B7523"/>
    <w:rsid w:val="009B761E"/>
    <w:rsid w:val="009B79DB"/>
    <w:rsid w:val="009C1FAF"/>
    <w:rsid w:val="009C2350"/>
    <w:rsid w:val="009C2D8A"/>
    <w:rsid w:val="009C45E9"/>
    <w:rsid w:val="009C4C61"/>
    <w:rsid w:val="009C6138"/>
    <w:rsid w:val="009C693F"/>
    <w:rsid w:val="009C7C18"/>
    <w:rsid w:val="009D0443"/>
    <w:rsid w:val="009D0E6E"/>
    <w:rsid w:val="009D27FC"/>
    <w:rsid w:val="009D3522"/>
    <w:rsid w:val="009D3586"/>
    <w:rsid w:val="009D7BD9"/>
    <w:rsid w:val="009E10AE"/>
    <w:rsid w:val="009E1AE1"/>
    <w:rsid w:val="009E243E"/>
    <w:rsid w:val="009E3010"/>
    <w:rsid w:val="009E34A6"/>
    <w:rsid w:val="009E6BD5"/>
    <w:rsid w:val="009F10E6"/>
    <w:rsid w:val="009F1E3F"/>
    <w:rsid w:val="009F2F53"/>
    <w:rsid w:val="009F4DEE"/>
    <w:rsid w:val="009F5C24"/>
    <w:rsid w:val="009F7641"/>
    <w:rsid w:val="00A00304"/>
    <w:rsid w:val="00A01253"/>
    <w:rsid w:val="00A02A89"/>
    <w:rsid w:val="00A03BD9"/>
    <w:rsid w:val="00A03E18"/>
    <w:rsid w:val="00A051C6"/>
    <w:rsid w:val="00A05A93"/>
    <w:rsid w:val="00A05C6E"/>
    <w:rsid w:val="00A06654"/>
    <w:rsid w:val="00A067C2"/>
    <w:rsid w:val="00A06887"/>
    <w:rsid w:val="00A109D1"/>
    <w:rsid w:val="00A11254"/>
    <w:rsid w:val="00A11604"/>
    <w:rsid w:val="00A12A50"/>
    <w:rsid w:val="00A12AF3"/>
    <w:rsid w:val="00A151C5"/>
    <w:rsid w:val="00A16CD9"/>
    <w:rsid w:val="00A2185E"/>
    <w:rsid w:val="00A21FE5"/>
    <w:rsid w:val="00A2732A"/>
    <w:rsid w:val="00A328DF"/>
    <w:rsid w:val="00A33027"/>
    <w:rsid w:val="00A35237"/>
    <w:rsid w:val="00A40E0A"/>
    <w:rsid w:val="00A43EFC"/>
    <w:rsid w:val="00A465E6"/>
    <w:rsid w:val="00A46B93"/>
    <w:rsid w:val="00A50143"/>
    <w:rsid w:val="00A5029B"/>
    <w:rsid w:val="00A50EE5"/>
    <w:rsid w:val="00A52341"/>
    <w:rsid w:val="00A53D0D"/>
    <w:rsid w:val="00A548DA"/>
    <w:rsid w:val="00A559A8"/>
    <w:rsid w:val="00A659B9"/>
    <w:rsid w:val="00A6705C"/>
    <w:rsid w:val="00A67814"/>
    <w:rsid w:val="00A6781D"/>
    <w:rsid w:val="00A71CDC"/>
    <w:rsid w:val="00A720E9"/>
    <w:rsid w:val="00A723BE"/>
    <w:rsid w:val="00A729A7"/>
    <w:rsid w:val="00A75BF1"/>
    <w:rsid w:val="00A81C6E"/>
    <w:rsid w:val="00A82719"/>
    <w:rsid w:val="00A843C7"/>
    <w:rsid w:val="00A84E84"/>
    <w:rsid w:val="00A8506C"/>
    <w:rsid w:val="00A877C2"/>
    <w:rsid w:val="00A95490"/>
    <w:rsid w:val="00A95700"/>
    <w:rsid w:val="00A965AB"/>
    <w:rsid w:val="00A968B4"/>
    <w:rsid w:val="00A97407"/>
    <w:rsid w:val="00AA0E3E"/>
    <w:rsid w:val="00AA1183"/>
    <w:rsid w:val="00AA5EA0"/>
    <w:rsid w:val="00AB0E30"/>
    <w:rsid w:val="00AB3C00"/>
    <w:rsid w:val="00AB4B0A"/>
    <w:rsid w:val="00AB5467"/>
    <w:rsid w:val="00AC2C2D"/>
    <w:rsid w:val="00AC451E"/>
    <w:rsid w:val="00AC57A3"/>
    <w:rsid w:val="00AC66F4"/>
    <w:rsid w:val="00AC6BC6"/>
    <w:rsid w:val="00AC713C"/>
    <w:rsid w:val="00AD2A68"/>
    <w:rsid w:val="00AD5BD1"/>
    <w:rsid w:val="00AD7151"/>
    <w:rsid w:val="00AD7894"/>
    <w:rsid w:val="00AD7B59"/>
    <w:rsid w:val="00AE308F"/>
    <w:rsid w:val="00AE4169"/>
    <w:rsid w:val="00AE5131"/>
    <w:rsid w:val="00AF0C75"/>
    <w:rsid w:val="00AF17D2"/>
    <w:rsid w:val="00AF2209"/>
    <w:rsid w:val="00AF398B"/>
    <w:rsid w:val="00AF5ABB"/>
    <w:rsid w:val="00AF7643"/>
    <w:rsid w:val="00B01AE4"/>
    <w:rsid w:val="00B0533B"/>
    <w:rsid w:val="00B0537D"/>
    <w:rsid w:val="00B05F71"/>
    <w:rsid w:val="00B06DF0"/>
    <w:rsid w:val="00B1007B"/>
    <w:rsid w:val="00B14617"/>
    <w:rsid w:val="00B17057"/>
    <w:rsid w:val="00B21E48"/>
    <w:rsid w:val="00B23C57"/>
    <w:rsid w:val="00B25994"/>
    <w:rsid w:val="00B32794"/>
    <w:rsid w:val="00B34C36"/>
    <w:rsid w:val="00B371C3"/>
    <w:rsid w:val="00B40847"/>
    <w:rsid w:val="00B40F02"/>
    <w:rsid w:val="00B521E3"/>
    <w:rsid w:val="00B5308F"/>
    <w:rsid w:val="00B54730"/>
    <w:rsid w:val="00B54E22"/>
    <w:rsid w:val="00B5529A"/>
    <w:rsid w:val="00B562E7"/>
    <w:rsid w:val="00B57186"/>
    <w:rsid w:val="00B61B16"/>
    <w:rsid w:val="00B631F4"/>
    <w:rsid w:val="00B6337B"/>
    <w:rsid w:val="00B63741"/>
    <w:rsid w:val="00B63D09"/>
    <w:rsid w:val="00B63E73"/>
    <w:rsid w:val="00B65176"/>
    <w:rsid w:val="00B653B6"/>
    <w:rsid w:val="00B6548B"/>
    <w:rsid w:val="00B672CA"/>
    <w:rsid w:val="00B71575"/>
    <w:rsid w:val="00B81090"/>
    <w:rsid w:val="00B81E89"/>
    <w:rsid w:val="00B8782D"/>
    <w:rsid w:val="00B94C5B"/>
    <w:rsid w:val="00B95998"/>
    <w:rsid w:val="00B9713C"/>
    <w:rsid w:val="00BA0017"/>
    <w:rsid w:val="00BA2D1D"/>
    <w:rsid w:val="00BA6D5B"/>
    <w:rsid w:val="00BB0CE4"/>
    <w:rsid w:val="00BB4689"/>
    <w:rsid w:val="00BB4EDE"/>
    <w:rsid w:val="00BB663E"/>
    <w:rsid w:val="00BC3FA8"/>
    <w:rsid w:val="00BC568F"/>
    <w:rsid w:val="00BD362E"/>
    <w:rsid w:val="00BD4062"/>
    <w:rsid w:val="00BD4681"/>
    <w:rsid w:val="00BD57AD"/>
    <w:rsid w:val="00BE2A18"/>
    <w:rsid w:val="00BE2F31"/>
    <w:rsid w:val="00BE3DA6"/>
    <w:rsid w:val="00BE5957"/>
    <w:rsid w:val="00BE6D06"/>
    <w:rsid w:val="00BF2AAE"/>
    <w:rsid w:val="00BF3056"/>
    <w:rsid w:val="00BF3716"/>
    <w:rsid w:val="00BF4F44"/>
    <w:rsid w:val="00C03113"/>
    <w:rsid w:val="00C03EDE"/>
    <w:rsid w:val="00C04362"/>
    <w:rsid w:val="00C04695"/>
    <w:rsid w:val="00C10EEC"/>
    <w:rsid w:val="00C12C4C"/>
    <w:rsid w:val="00C16B79"/>
    <w:rsid w:val="00C21683"/>
    <w:rsid w:val="00C22BC8"/>
    <w:rsid w:val="00C25FCB"/>
    <w:rsid w:val="00C30B2A"/>
    <w:rsid w:val="00C36862"/>
    <w:rsid w:val="00C41E03"/>
    <w:rsid w:val="00C4405D"/>
    <w:rsid w:val="00C445D7"/>
    <w:rsid w:val="00C500F4"/>
    <w:rsid w:val="00C52571"/>
    <w:rsid w:val="00C542E5"/>
    <w:rsid w:val="00C555CD"/>
    <w:rsid w:val="00C57180"/>
    <w:rsid w:val="00C6516D"/>
    <w:rsid w:val="00C652DC"/>
    <w:rsid w:val="00C66668"/>
    <w:rsid w:val="00C67300"/>
    <w:rsid w:val="00C67A8D"/>
    <w:rsid w:val="00C705A1"/>
    <w:rsid w:val="00C707FB"/>
    <w:rsid w:val="00C739B2"/>
    <w:rsid w:val="00C741F9"/>
    <w:rsid w:val="00C74B2D"/>
    <w:rsid w:val="00C76FA0"/>
    <w:rsid w:val="00C84429"/>
    <w:rsid w:val="00C84503"/>
    <w:rsid w:val="00C846D3"/>
    <w:rsid w:val="00C85119"/>
    <w:rsid w:val="00C86208"/>
    <w:rsid w:val="00C879DF"/>
    <w:rsid w:val="00C91872"/>
    <w:rsid w:val="00C91AFB"/>
    <w:rsid w:val="00C92F71"/>
    <w:rsid w:val="00C945A6"/>
    <w:rsid w:val="00C94E10"/>
    <w:rsid w:val="00CA0335"/>
    <w:rsid w:val="00CA09AE"/>
    <w:rsid w:val="00CA109F"/>
    <w:rsid w:val="00CA19E7"/>
    <w:rsid w:val="00CA2735"/>
    <w:rsid w:val="00CA52C8"/>
    <w:rsid w:val="00CA69E4"/>
    <w:rsid w:val="00CB150D"/>
    <w:rsid w:val="00CB15AE"/>
    <w:rsid w:val="00CB17B7"/>
    <w:rsid w:val="00CB2035"/>
    <w:rsid w:val="00CB5654"/>
    <w:rsid w:val="00CC1BFD"/>
    <w:rsid w:val="00CC21A1"/>
    <w:rsid w:val="00CC36FB"/>
    <w:rsid w:val="00CC65AC"/>
    <w:rsid w:val="00CC6B2F"/>
    <w:rsid w:val="00CC7441"/>
    <w:rsid w:val="00CD1F95"/>
    <w:rsid w:val="00CD21C4"/>
    <w:rsid w:val="00CD5AEF"/>
    <w:rsid w:val="00CD656E"/>
    <w:rsid w:val="00CD7B75"/>
    <w:rsid w:val="00CE0B3B"/>
    <w:rsid w:val="00CE3935"/>
    <w:rsid w:val="00CE3A7E"/>
    <w:rsid w:val="00CE4197"/>
    <w:rsid w:val="00CE43D6"/>
    <w:rsid w:val="00CE55EC"/>
    <w:rsid w:val="00CE598F"/>
    <w:rsid w:val="00CE7A64"/>
    <w:rsid w:val="00CF17CF"/>
    <w:rsid w:val="00CF49C2"/>
    <w:rsid w:val="00CF63C1"/>
    <w:rsid w:val="00CF6AB9"/>
    <w:rsid w:val="00CF78BC"/>
    <w:rsid w:val="00D0245D"/>
    <w:rsid w:val="00D02F6F"/>
    <w:rsid w:val="00D0390C"/>
    <w:rsid w:val="00D05A2E"/>
    <w:rsid w:val="00D06F39"/>
    <w:rsid w:val="00D10F43"/>
    <w:rsid w:val="00D11023"/>
    <w:rsid w:val="00D11669"/>
    <w:rsid w:val="00D12351"/>
    <w:rsid w:val="00D12AFF"/>
    <w:rsid w:val="00D1406F"/>
    <w:rsid w:val="00D1519F"/>
    <w:rsid w:val="00D22A99"/>
    <w:rsid w:val="00D23084"/>
    <w:rsid w:val="00D23AB2"/>
    <w:rsid w:val="00D24799"/>
    <w:rsid w:val="00D25DDF"/>
    <w:rsid w:val="00D31C72"/>
    <w:rsid w:val="00D32B9D"/>
    <w:rsid w:val="00D379C9"/>
    <w:rsid w:val="00D37E39"/>
    <w:rsid w:val="00D41846"/>
    <w:rsid w:val="00D42842"/>
    <w:rsid w:val="00D42FEA"/>
    <w:rsid w:val="00D455F4"/>
    <w:rsid w:val="00D52915"/>
    <w:rsid w:val="00D546A2"/>
    <w:rsid w:val="00D54DE0"/>
    <w:rsid w:val="00D570CF"/>
    <w:rsid w:val="00D62700"/>
    <w:rsid w:val="00D74E3F"/>
    <w:rsid w:val="00D751CD"/>
    <w:rsid w:val="00D755BD"/>
    <w:rsid w:val="00D75E7D"/>
    <w:rsid w:val="00D75FAB"/>
    <w:rsid w:val="00D7793B"/>
    <w:rsid w:val="00D80131"/>
    <w:rsid w:val="00D80C42"/>
    <w:rsid w:val="00D823C4"/>
    <w:rsid w:val="00D82A71"/>
    <w:rsid w:val="00D83199"/>
    <w:rsid w:val="00D840D1"/>
    <w:rsid w:val="00D86B52"/>
    <w:rsid w:val="00D9277F"/>
    <w:rsid w:val="00D9425F"/>
    <w:rsid w:val="00DA07B9"/>
    <w:rsid w:val="00DA11C0"/>
    <w:rsid w:val="00DA2FAF"/>
    <w:rsid w:val="00DA3806"/>
    <w:rsid w:val="00DA580E"/>
    <w:rsid w:val="00DA7BFF"/>
    <w:rsid w:val="00DA7E52"/>
    <w:rsid w:val="00DB03B9"/>
    <w:rsid w:val="00DB0F26"/>
    <w:rsid w:val="00DB216A"/>
    <w:rsid w:val="00DB244A"/>
    <w:rsid w:val="00DB252A"/>
    <w:rsid w:val="00DB499D"/>
    <w:rsid w:val="00DB5773"/>
    <w:rsid w:val="00DC2245"/>
    <w:rsid w:val="00DC5DBD"/>
    <w:rsid w:val="00DC77C2"/>
    <w:rsid w:val="00DD171C"/>
    <w:rsid w:val="00DD4EDC"/>
    <w:rsid w:val="00DE3648"/>
    <w:rsid w:val="00DE3901"/>
    <w:rsid w:val="00DE74E4"/>
    <w:rsid w:val="00DE7B77"/>
    <w:rsid w:val="00DF2477"/>
    <w:rsid w:val="00DF360A"/>
    <w:rsid w:val="00DF42DE"/>
    <w:rsid w:val="00DF4A56"/>
    <w:rsid w:val="00DF6127"/>
    <w:rsid w:val="00DF6A46"/>
    <w:rsid w:val="00DF7426"/>
    <w:rsid w:val="00E00161"/>
    <w:rsid w:val="00E001ED"/>
    <w:rsid w:val="00E005CD"/>
    <w:rsid w:val="00E0744D"/>
    <w:rsid w:val="00E10E9F"/>
    <w:rsid w:val="00E12E9D"/>
    <w:rsid w:val="00E16061"/>
    <w:rsid w:val="00E201AA"/>
    <w:rsid w:val="00E24333"/>
    <w:rsid w:val="00E363BC"/>
    <w:rsid w:val="00E44311"/>
    <w:rsid w:val="00E45FA8"/>
    <w:rsid w:val="00E47290"/>
    <w:rsid w:val="00E500D7"/>
    <w:rsid w:val="00E52F08"/>
    <w:rsid w:val="00E5378C"/>
    <w:rsid w:val="00E54A3A"/>
    <w:rsid w:val="00E5609F"/>
    <w:rsid w:val="00E608B6"/>
    <w:rsid w:val="00E626F4"/>
    <w:rsid w:val="00E71C05"/>
    <w:rsid w:val="00E71DD9"/>
    <w:rsid w:val="00E73267"/>
    <w:rsid w:val="00E778C1"/>
    <w:rsid w:val="00E80D29"/>
    <w:rsid w:val="00E82DE6"/>
    <w:rsid w:val="00E8371E"/>
    <w:rsid w:val="00E83C60"/>
    <w:rsid w:val="00E84854"/>
    <w:rsid w:val="00E84996"/>
    <w:rsid w:val="00E85E2C"/>
    <w:rsid w:val="00E86861"/>
    <w:rsid w:val="00E90E9B"/>
    <w:rsid w:val="00E93B4F"/>
    <w:rsid w:val="00E958FA"/>
    <w:rsid w:val="00E9599C"/>
    <w:rsid w:val="00E95CA7"/>
    <w:rsid w:val="00E96EA7"/>
    <w:rsid w:val="00EA0D70"/>
    <w:rsid w:val="00EA3CF7"/>
    <w:rsid w:val="00EA7374"/>
    <w:rsid w:val="00EA7E6A"/>
    <w:rsid w:val="00EB2497"/>
    <w:rsid w:val="00EB296B"/>
    <w:rsid w:val="00EB57D2"/>
    <w:rsid w:val="00EB5A2D"/>
    <w:rsid w:val="00EC037F"/>
    <w:rsid w:val="00EC169B"/>
    <w:rsid w:val="00EC5A40"/>
    <w:rsid w:val="00ED1641"/>
    <w:rsid w:val="00ED1E92"/>
    <w:rsid w:val="00ED1F62"/>
    <w:rsid w:val="00ED29FD"/>
    <w:rsid w:val="00ED37C9"/>
    <w:rsid w:val="00ED53FB"/>
    <w:rsid w:val="00ED5C63"/>
    <w:rsid w:val="00EE24F7"/>
    <w:rsid w:val="00EE30DC"/>
    <w:rsid w:val="00EE4F74"/>
    <w:rsid w:val="00EE6B62"/>
    <w:rsid w:val="00EE7BBA"/>
    <w:rsid w:val="00EF0A2D"/>
    <w:rsid w:val="00F060DD"/>
    <w:rsid w:val="00F100F4"/>
    <w:rsid w:val="00F10514"/>
    <w:rsid w:val="00F140ED"/>
    <w:rsid w:val="00F143AB"/>
    <w:rsid w:val="00F14EA8"/>
    <w:rsid w:val="00F17B2B"/>
    <w:rsid w:val="00F17CEC"/>
    <w:rsid w:val="00F21097"/>
    <w:rsid w:val="00F235CD"/>
    <w:rsid w:val="00F251D8"/>
    <w:rsid w:val="00F25B2D"/>
    <w:rsid w:val="00F260B2"/>
    <w:rsid w:val="00F2705D"/>
    <w:rsid w:val="00F30E05"/>
    <w:rsid w:val="00F31D9B"/>
    <w:rsid w:val="00F35F55"/>
    <w:rsid w:val="00F36DFC"/>
    <w:rsid w:val="00F37043"/>
    <w:rsid w:val="00F42EA9"/>
    <w:rsid w:val="00F4330C"/>
    <w:rsid w:val="00F45992"/>
    <w:rsid w:val="00F46BA0"/>
    <w:rsid w:val="00F4741E"/>
    <w:rsid w:val="00F475E2"/>
    <w:rsid w:val="00F47BDC"/>
    <w:rsid w:val="00F516C7"/>
    <w:rsid w:val="00F525FA"/>
    <w:rsid w:val="00F53423"/>
    <w:rsid w:val="00F53B5D"/>
    <w:rsid w:val="00F543ED"/>
    <w:rsid w:val="00F5590A"/>
    <w:rsid w:val="00F55E71"/>
    <w:rsid w:val="00F568F1"/>
    <w:rsid w:val="00F57D52"/>
    <w:rsid w:val="00F634EB"/>
    <w:rsid w:val="00F66650"/>
    <w:rsid w:val="00F70DC1"/>
    <w:rsid w:val="00F739DE"/>
    <w:rsid w:val="00F749E7"/>
    <w:rsid w:val="00F75554"/>
    <w:rsid w:val="00F75B5D"/>
    <w:rsid w:val="00F81B78"/>
    <w:rsid w:val="00F82A84"/>
    <w:rsid w:val="00F85CD6"/>
    <w:rsid w:val="00F90886"/>
    <w:rsid w:val="00F90AAF"/>
    <w:rsid w:val="00F90F76"/>
    <w:rsid w:val="00F922D3"/>
    <w:rsid w:val="00F9309B"/>
    <w:rsid w:val="00F9331E"/>
    <w:rsid w:val="00F934C9"/>
    <w:rsid w:val="00F94766"/>
    <w:rsid w:val="00FA0E5C"/>
    <w:rsid w:val="00FA10C7"/>
    <w:rsid w:val="00FA25BB"/>
    <w:rsid w:val="00FA3364"/>
    <w:rsid w:val="00FA4B65"/>
    <w:rsid w:val="00FB19E7"/>
    <w:rsid w:val="00FB3208"/>
    <w:rsid w:val="00FB4164"/>
    <w:rsid w:val="00FB597C"/>
    <w:rsid w:val="00FB6DA4"/>
    <w:rsid w:val="00FB7DBE"/>
    <w:rsid w:val="00FC2C8E"/>
    <w:rsid w:val="00FC3163"/>
    <w:rsid w:val="00FC3DB4"/>
    <w:rsid w:val="00FC4580"/>
    <w:rsid w:val="00FC4C62"/>
    <w:rsid w:val="00FC5E0C"/>
    <w:rsid w:val="00FC7161"/>
    <w:rsid w:val="00FC75DC"/>
    <w:rsid w:val="00FD1DC6"/>
    <w:rsid w:val="00FD2F02"/>
    <w:rsid w:val="00FD4EEA"/>
    <w:rsid w:val="00FD7131"/>
    <w:rsid w:val="00FE17D9"/>
    <w:rsid w:val="00FE523C"/>
    <w:rsid w:val="00FF16F8"/>
    <w:rsid w:val="00FF2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FB0"/>
    <w:rPr>
      <w:sz w:val="24"/>
      <w:szCs w:val="24"/>
      <w:lang w:val="it-IT" w:eastAsia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5A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15A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0</Words>
  <Characters>4</Characters>
  <Application>Microsoft Office Outlook</Application>
  <DocSecurity>0</DocSecurity>
  <Lines>0</Lines>
  <Paragraphs>0</Paragraphs>
  <ScaleCrop>false</ScaleCrop>
  <Company>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Fra Drago Ljevar</cp:lastModifiedBy>
  <cp:revision>4</cp:revision>
  <dcterms:created xsi:type="dcterms:W3CDTF">2010-04-05T19:55:00Z</dcterms:created>
  <dcterms:modified xsi:type="dcterms:W3CDTF">2010-04-05T21:09:00Z</dcterms:modified>
</cp:coreProperties>
</file>